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Ceredigion Preseli</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Ceredigion Preseli</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Ceredigion Preseli</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Ceredigion Preseli</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Ceredigion Preseli</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Ceredigion Preseli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Ceredigion Preseli</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Ceredigion Preseli is estimated to be </w:t>
      </w:r>
      <w:r w:rsidRPr="00773DF7">
        <w:rPr>
          <w:rFonts w:ascii="Libre Franklin Light" w:eastAsia="Times New Roman" w:hAnsi="Libre Franklin Light" w:cs="Calibri Light"/>
          <w:b/>
          <w:bCs/>
          <w:color w:val="C45911" w:themeColor="accent2" w:themeShade="BF"/>
        </w:rPr>
        <w:t xml:space="preserve">£655,048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Ceredigion Preseli</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Ceredigion Preseli</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Ceredigion Preseli</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Ceredigion Preseli</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eredigion Preseli.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Ceredigion Preseli</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eredigion Preseli.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Ceredigion Preseli</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Ceredigion Preseli</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eredigion Preseli.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Ceredigion Preseli</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Ceredigion Preseli</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Ceredigion Preseli</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Ceredigion Preseli</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Ceredigion Preseli</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Ceredigion Preseli</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£655,048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Ceredigion Preseli</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£220,654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£395,321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£655,048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Ceredigion Preseli</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Ceredigion Preseli</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 Preseli</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 Preseli</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 Preseli</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 Preseli</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Ceredigion Preseli</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Ceredigion Preseli</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Ceredigion Preseli</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Ceredigion Preseli</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Ceredigion Preseli</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Ceredigion Preseli</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13CE717-201C-4AA2-AA54-D11423F7EC8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